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D81207" w14:textId="77777777" w:rsidR="00552B72" w:rsidRDefault="00552B72" w:rsidP="00552B72">
      <w:pPr>
        <w:pStyle w:val="NoSpacing"/>
      </w:pPr>
      <w:r>
        <w:rPr>
          <w:u w:val="single"/>
        </w:rPr>
        <w:t>John CHOKWOLD</w:t>
      </w:r>
      <w:r>
        <w:t xml:space="preserve">    </w:t>
      </w:r>
      <w:proofErr w:type="gramStart"/>
      <w:r>
        <w:t xml:space="preserve">   (</w:t>
      </w:r>
      <w:proofErr w:type="gramEnd"/>
      <w:r>
        <w:t>fl.1400-2)</w:t>
      </w:r>
    </w:p>
    <w:p w14:paraId="2F386CB6" w14:textId="77777777" w:rsidR="00552B72" w:rsidRDefault="00552B72" w:rsidP="00552B72">
      <w:pPr>
        <w:pStyle w:val="NoSpacing"/>
      </w:pPr>
      <w:r>
        <w:t>Rector of Campton, Bedfordshire.</w:t>
      </w:r>
    </w:p>
    <w:p w14:paraId="22AF579D" w14:textId="77777777" w:rsidR="00552B72" w:rsidRDefault="00552B72" w:rsidP="00552B72">
      <w:pPr>
        <w:pStyle w:val="NoSpacing"/>
      </w:pPr>
    </w:p>
    <w:p w14:paraId="3BC0DF2D" w14:textId="77777777" w:rsidR="00552B72" w:rsidRDefault="00552B72" w:rsidP="00552B72">
      <w:pPr>
        <w:pStyle w:val="NoSpacing"/>
      </w:pPr>
    </w:p>
    <w:p w14:paraId="51528857" w14:textId="54139870" w:rsidR="007F7350" w:rsidRDefault="007F7350" w:rsidP="00552B72">
      <w:pPr>
        <w:pStyle w:val="NoSpacing"/>
      </w:pPr>
      <w:r>
        <w:t>30 Oct.1399</w:t>
      </w:r>
      <w:r>
        <w:tab/>
        <w:t xml:space="preserve">He was presented to the Vicarage of </w:t>
      </w:r>
      <w:proofErr w:type="spellStart"/>
      <w:r>
        <w:t>Swavesey</w:t>
      </w:r>
      <w:proofErr w:type="spellEnd"/>
      <w:r>
        <w:t xml:space="preserve">, Cambridgeshire, </w:t>
      </w:r>
    </w:p>
    <w:p w14:paraId="13FA2466" w14:textId="77777777" w:rsidR="008D035D" w:rsidRDefault="007F7350" w:rsidP="00552B72">
      <w:pPr>
        <w:pStyle w:val="NoSpacing"/>
      </w:pPr>
      <w:r>
        <w:tab/>
      </w:r>
      <w:r>
        <w:tab/>
        <w:t>having previously been Parson of Wakes Colne, Essex,</w:t>
      </w:r>
      <w:r w:rsidR="008D035D">
        <w:t xml:space="preserve"> </w:t>
      </w:r>
      <w:r>
        <w:t xml:space="preserve">by exchange with </w:t>
      </w:r>
    </w:p>
    <w:p w14:paraId="62B5DA2F" w14:textId="7E5307D6" w:rsidR="007F7350" w:rsidRDefault="007F7350" w:rsidP="008D035D">
      <w:pPr>
        <w:pStyle w:val="NoSpacing"/>
        <w:ind w:left="720" w:firstLine="720"/>
      </w:pPr>
      <w:r>
        <w:t xml:space="preserve">William </w:t>
      </w:r>
      <w:proofErr w:type="spellStart"/>
      <w:r>
        <w:t>Okeham</w:t>
      </w:r>
      <w:proofErr w:type="spellEnd"/>
      <w:r w:rsidR="008D035D">
        <w:t>(q.v.)</w:t>
      </w:r>
      <w:r>
        <w:t>.   (C.P.R. 1399-1401 p.36)</w:t>
      </w:r>
    </w:p>
    <w:p w14:paraId="2E22FA2E" w14:textId="1509DC77" w:rsidR="007F7350" w:rsidRDefault="007F7350" w:rsidP="00552B72">
      <w:pPr>
        <w:pStyle w:val="NoSpacing"/>
      </w:pPr>
      <w:r>
        <w:t xml:space="preserve">  3 Dec.</w:t>
      </w:r>
      <w:r>
        <w:tab/>
        <w:t xml:space="preserve">He became Parson of </w:t>
      </w:r>
      <w:proofErr w:type="spellStart"/>
      <w:r>
        <w:t>Camelton</w:t>
      </w:r>
      <w:proofErr w:type="spellEnd"/>
      <w:r>
        <w:t>, in the diocese of Lincoln, having been</w:t>
      </w:r>
    </w:p>
    <w:p w14:paraId="2B17FF56" w14:textId="13C8F19C" w:rsidR="007F7350" w:rsidRDefault="007F7350" w:rsidP="00552B72">
      <w:pPr>
        <w:pStyle w:val="NoSpacing"/>
      </w:pPr>
      <w:r>
        <w:tab/>
      </w:r>
      <w:r>
        <w:tab/>
        <w:t xml:space="preserve">Vicar of </w:t>
      </w:r>
      <w:proofErr w:type="spellStart"/>
      <w:r>
        <w:t>Swavesey</w:t>
      </w:r>
      <w:proofErr w:type="spellEnd"/>
      <w:r>
        <w:t>, in the diocese of Ely, by exchange with William Dene(q.v.).</w:t>
      </w:r>
    </w:p>
    <w:p w14:paraId="069B20AB" w14:textId="028150C3" w:rsidR="007F7350" w:rsidRDefault="007F7350" w:rsidP="00552B72">
      <w:pPr>
        <w:pStyle w:val="NoSpacing"/>
      </w:pPr>
      <w:r>
        <w:tab/>
      </w:r>
      <w:r>
        <w:tab/>
        <w:t>(C.P.R. 1399-1401 p.127)</w:t>
      </w:r>
    </w:p>
    <w:p w14:paraId="713EA393" w14:textId="5D2DE7AF" w:rsidR="00552B72" w:rsidRDefault="00552B72" w:rsidP="00552B72">
      <w:pPr>
        <w:pStyle w:val="NoSpacing"/>
      </w:pPr>
      <w:r>
        <w:t xml:space="preserve">  7 Jan.1400</w:t>
      </w:r>
      <w:r>
        <w:tab/>
        <w:t>He became Rector</w:t>
      </w:r>
      <w:r w:rsidR="007F7350">
        <w:t xml:space="preserve"> of </w:t>
      </w:r>
      <w:proofErr w:type="spellStart"/>
      <w:r w:rsidR="007F7350">
        <w:t>Chokwold</w:t>
      </w:r>
      <w:proofErr w:type="spellEnd"/>
      <w:r w:rsidR="007F7350">
        <w:t>.</w:t>
      </w:r>
    </w:p>
    <w:p w14:paraId="0B1643A1" w14:textId="77777777" w:rsidR="00552B72" w:rsidRDefault="00552B72" w:rsidP="00552B72">
      <w:pPr>
        <w:pStyle w:val="NoSpacing"/>
      </w:pPr>
      <w:r>
        <w:tab/>
      </w:r>
      <w:r>
        <w:tab/>
      </w:r>
      <w:r w:rsidRPr="00E73E1A">
        <w:rPr>
          <w:sz w:val="18"/>
          <w:szCs w:val="18"/>
        </w:rPr>
        <w:t xml:space="preserve">( </w:t>
      </w:r>
      <w:hyperlink r:id="rId6" w:history="1">
        <w:r w:rsidRPr="00B06677">
          <w:rPr>
            <w:rStyle w:val="Hyperlink"/>
            <w:sz w:val="18"/>
            <w:szCs w:val="18"/>
          </w:rPr>
          <w:t>https://bedsarchives.bedford.gov.uk/CommunityHistories/Campton/ListOfCamptonRectors.aspx</w:t>
        </w:r>
      </w:hyperlink>
      <w:r>
        <w:rPr>
          <w:sz w:val="18"/>
          <w:szCs w:val="18"/>
        </w:rPr>
        <w:t xml:space="preserve">  </w:t>
      </w:r>
      <w:r>
        <w:t>)</w:t>
      </w:r>
    </w:p>
    <w:p w14:paraId="702D2976" w14:textId="77777777" w:rsidR="00552B72" w:rsidRDefault="00552B72" w:rsidP="00552B72">
      <w:pPr>
        <w:pStyle w:val="NoSpacing"/>
      </w:pPr>
      <w:r>
        <w:tab/>
        <w:t>1402</w:t>
      </w:r>
      <w:r>
        <w:tab/>
        <w:t xml:space="preserve">He became Rector of </w:t>
      </w:r>
      <w:proofErr w:type="spellStart"/>
      <w:r>
        <w:t>Walkern</w:t>
      </w:r>
      <w:proofErr w:type="spellEnd"/>
      <w:r>
        <w:t>, Hertfordshire.    (ibid.)</w:t>
      </w:r>
    </w:p>
    <w:p w14:paraId="0F9C99FE" w14:textId="77777777" w:rsidR="00552B72" w:rsidRDefault="00552B72" w:rsidP="00552B72">
      <w:pPr>
        <w:pStyle w:val="NoSpacing"/>
      </w:pPr>
    </w:p>
    <w:p w14:paraId="05CC5E26" w14:textId="77777777" w:rsidR="00552B72" w:rsidRDefault="00552B72" w:rsidP="00552B72">
      <w:pPr>
        <w:pStyle w:val="NoSpacing"/>
      </w:pPr>
    </w:p>
    <w:p w14:paraId="0C44861D" w14:textId="77777777" w:rsidR="00552B72" w:rsidRDefault="00552B72" w:rsidP="00552B72">
      <w:pPr>
        <w:pStyle w:val="NoSpacing"/>
      </w:pPr>
      <w:r>
        <w:t>11 July 2024</w:t>
      </w:r>
    </w:p>
    <w:p w14:paraId="50627823" w14:textId="19270771" w:rsidR="007F7350" w:rsidRDefault="007F7350" w:rsidP="00552B72">
      <w:pPr>
        <w:pStyle w:val="NoSpacing"/>
      </w:pPr>
      <w:r>
        <w:t>19 December 2024</w:t>
      </w:r>
    </w:p>
    <w:p w14:paraId="6C9940EF" w14:textId="77777777" w:rsidR="008D035D" w:rsidRDefault="008D035D" w:rsidP="00552B72">
      <w:pPr>
        <w:pStyle w:val="NoSpacing"/>
      </w:pPr>
    </w:p>
    <w:p w14:paraId="60CB0916" w14:textId="77777777" w:rsidR="008D035D" w:rsidRDefault="008D035D" w:rsidP="00552B72">
      <w:pPr>
        <w:pStyle w:val="NoSpacing"/>
      </w:pPr>
    </w:p>
    <w:p w14:paraId="5DD0F47D" w14:textId="77777777" w:rsidR="008D035D" w:rsidRDefault="008D035D" w:rsidP="00552B72">
      <w:pPr>
        <w:pStyle w:val="NoSpacing"/>
      </w:pPr>
    </w:p>
    <w:p w14:paraId="71CEB5F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93A4BA" w14:textId="77777777" w:rsidR="00552B72" w:rsidRDefault="00552B72" w:rsidP="009139A6">
      <w:r>
        <w:separator/>
      </w:r>
    </w:p>
  </w:endnote>
  <w:endnote w:type="continuationSeparator" w:id="0">
    <w:p w14:paraId="5F0FEA4E" w14:textId="77777777" w:rsidR="00552B72" w:rsidRDefault="00552B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B9F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D335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1284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68D286" w14:textId="77777777" w:rsidR="00552B72" w:rsidRDefault="00552B72" w:rsidP="009139A6">
      <w:r>
        <w:separator/>
      </w:r>
    </w:p>
  </w:footnote>
  <w:footnote w:type="continuationSeparator" w:id="0">
    <w:p w14:paraId="0D39F929" w14:textId="77777777" w:rsidR="00552B72" w:rsidRDefault="00552B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D651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8B8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544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B72"/>
    <w:rsid w:val="000666E0"/>
    <w:rsid w:val="002510B7"/>
    <w:rsid w:val="00270799"/>
    <w:rsid w:val="00552B72"/>
    <w:rsid w:val="005C130B"/>
    <w:rsid w:val="007F7350"/>
    <w:rsid w:val="00826F5C"/>
    <w:rsid w:val="008D035D"/>
    <w:rsid w:val="009139A6"/>
    <w:rsid w:val="009411C2"/>
    <w:rsid w:val="009448BB"/>
    <w:rsid w:val="00947624"/>
    <w:rsid w:val="00A3176C"/>
    <w:rsid w:val="00A53379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6D8A6"/>
  <w15:chartTrackingRefBased/>
  <w15:docId w15:val="{8719C33C-521F-476B-B778-FE836EA55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552B7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dsarchives.bedford.gov.uk/CommunityHistories/Campton/ListOfCamptonRectors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2024-12-19T20:15:00Z</dcterms:created>
  <dcterms:modified xsi:type="dcterms:W3CDTF">2024-12-19T20:47:00Z</dcterms:modified>
</cp:coreProperties>
</file>